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การขอรับบำเหน็จปกติหรือบำเหน็จรายเดือนของลูกจ้างประจำขององค์กรปกครองส่วนท้องถิ่น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F041F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การขอรับบำเหน็จปกติหรือบำเหน็จรายเดือนของลูกจ้างประจำขององค์กรปกครองส่วนท้องถิ่น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อนุมัติ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3A22BE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ระเบียบกระทรวงมหาดไทยว่าด้วยบำเหน็จลูกจ้างของหน่วยการบริหารราชการส่วนท้องถิ่นพ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รับบำเหน็จปกติหรือบำเหน็จรายเดือนของลูกจ้างประจำขององค์กรปกครองส่วนท้องถิ่น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14:39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 w:cs="Cordia New" w:hint="cs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ิทธิประโยชน์เกี่ยวกับบำเหน็จปกติของลูกจ้างประจำเป็นสิทธิประโยชน์ที่จ่ายให้แก่ลูกจ้างประจำที่ออกจากงานโดยต้องมีระยะเวลาทำงาน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ปีบริบูรณ์เมื่อพ้นหรือออกจากงานด้วยเหตุในข้อ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6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ถึง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(16)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และกรณีทำงานเป็นลูกจ้างประจำไม่น้อยกว่า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ปีบริบูรณ์และลาออกจากงานด้วยเหตุในข้อ </w:t>
      </w:r>
      <w:r w:rsidRPr="000C2AAC">
        <w:rPr>
          <w:rFonts w:asciiTheme="minorBidi" w:hAnsiTheme="minorBidi"/>
          <w:noProof/>
          <w:sz w:val="32"/>
          <w:szCs w:val="32"/>
        </w:rPr>
        <w:t xml:space="preserve">6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และ </w:t>
      </w:r>
      <w:r w:rsidRPr="000C2AAC">
        <w:rPr>
          <w:rFonts w:asciiTheme="minorBidi" w:hAnsiTheme="minorBidi"/>
          <w:noProof/>
          <w:sz w:val="32"/>
          <w:szCs w:val="32"/>
        </w:rPr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ของระเบียบกระทรวงมหาดไทยว่าด้วยบำเหน็จลูกจ้างของหน่วยการบริหารราชการส่วนท้องถิ่นพ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และที่แก้ไขเพิ่มเติม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กรณีบำเหน็จรายเดือนลูกจ้างประจำผู้มีสิทธิรับบำเหน็จปกติโดยมีเวลาทำงานตั้งแต่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ขึ้นไปจะขอรับบำเหน็จรายเดือนแทนบำเหน็จปกติได้โดยจ่ายเป็นรายเดือนเริ่มตั้งแต่วันที่ลูกจ้างประจำออกจากงานจนถึงแก่ความตาย</w:t>
      </w:r>
      <w:r w:rsidRPr="000C2AAC">
        <w:rPr>
          <w:rFonts w:asciiTheme="minorBidi" w:hAnsiTheme="minorBidi"/>
          <w:noProof/>
          <w:sz w:val="32"/>
          <w:szCs w:val="32"/>
        </w:rPr>
        <w:br/>
        <w:t>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องค์การบริหารส่วนจังหวัด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เมืองพัทยาจะแจ้งผลการพิจารณาให้ผู้ยื่นคำขอทราบภายใน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วันนับแต่วันที่พิจารณาแล้วเสร็จตามมาตรา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แห่งพระราชบัญญัติการอำนวยความสะดวกในการพิจารณาอนุญาตของทางราชการพ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.2558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ไม่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ตรวจสอบคำขอและรายการเอกสารหลักฐานแล้วว่ามีความครบถ้วนตามที่ระบุไว้ในคู่มือประชาชน</w:t>
      </w:r>
    </w:p>
    <w:p w:rsidR="003A22BE" w:rsidRDefault="003A22BE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ูกจ้างประจำผู้มีสิทธิยื่นเรื่องขอรับบำเหน็จปกติหรือบำเหน็จรายเดือนพร้อมเอกสารต่อองค์กรปกครองส่วนท้องถิ่นที่สังกัดและเจ้าหน้าที่ตรวจสอบความครบถ้วนจองเอกสารหลักฐา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ผู้รับผิดชอบขององค์กรปกครองส่วนท้องถิ่นตรวจสอบความถูกต้องและรวบรวมหลักฐานและเอกสารที่เกี่ยวข้องเสนอผู้มีอำนาจพิจารณ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นายกองค์กรปกครองส่วนท้องถิ่นหรือผู้รับมอบอำนาจ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สั่งจ่ายเงินบำเหน็จปกติหรือบำเหน็จรายเดือนโดยให้องค์กรปกครองส่วนท้องถิ่นแจ้งและเบิกจ่ายเงินดังกล่าวให้ลูกจ้างประจำต่อไป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หน่วยงานรับผิดชอบคือองค์กรปกครองส่วนท้องถิ่นที่สังกัด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A22BE" w:rsidRDefault="003A22B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A22BE" w:rsidRDefault="003A22B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A22BE" w:rsidRDefault="003A22B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3A22BE" w:rsidRPr="000C2AAC" w:rsidRDefault="003A22BE" w:rsidP="00C26ED0">
      <w:pPr>
        <w:tabs>
          <w:tab w:val="left" w:pos="360"/>
        </w:tabs>
        <w:spacing w:after="0" w:line="240" w:lineRule="auto"/>
        <w:rPr>
          <w:rFonts w:asciiTheme="minorBidi" w:hAnsiTheme="minorBidi" w:hint="cs"/>
          <w:sz w:val="32"/>
          <w:szCs w:val="32"/>
          <w:lang w:bidi="th-TH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แบบคำขอรับบำเหน็จปกติหรือบำเหน็จรายเดือนลูกจ้าง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ขอรับแบบคำขอรับบำเหน็จปกติหรือบำเหน็จรายเดือนลูกจ้างที่หน่วยงานต้นสังกัด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:rsidR="003A22BE" w:rsidRDefault="003A22BE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498"/>
      </w:tblGrid>
      <w:tr w:rsidR="00F064C0" w:rsidRPr="000C2AAC" w:rsidTr="00C1539D">
        <w:tc>
          <w:tcPr>
            <w:tcW w:w="675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แบบคำขอรับบำเหน็จปกติหรือบำเหน็จรายเดือนลูกจ้าง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AF9" w:rsidRDefault="00B97AF9" w:rsidP="00C81DB8">
      <w:pPr>
        <w:spacing w:after="0" w:line="240" w:lineRule="auto"/>
      </w:pPr>
      <w:r>
        <w:separator/>
      </w:r>
    </w:p>
  </w:endnote>
  <w:endnote w:type="continuationSeparator" w:id="1">
    <w:p w:rsidR="00B97AF9" w:rsidRDefault="00B97AF9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AF9" w:rsidRDefault="00B97AF9" w:rsidP="00C81DB8">
      <w:pPr>
        <w:spacing w:after="0" w:line="240" w:lineRule="auto"/>
      </w:pPr>
      <w:r>
        <w:separator/>
      </w:r>
    </w:p>
  </w:footnote>
  <w:footnote w:type="continuationSeparator" w:id="1">
    <w:p w:rsidR="00B97AF9" w:rsidRDefault="00B97AF9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F041F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3A22BE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9093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0936"/>
    <w:rsid w:val="00394708"/>
    <w:rsid w:val="003A22BE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97AF9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  <w:rsid w:val="00FF0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5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2015-08-06T06:35:00Z</cp:lastPrinted>
  <dcterms:created xsi:type="dcterms:W3CDTF">2015-04-23T03:41:00Z</dcterms:created>
  <dcterms:modified xsi:type="dcterms:W3CDTF">2015-08-06T06:35:00Z</dcterms:modified>
</cp:coreProperties>
</file>